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8026D" w:rsidRDefault="00D762FD" w14:paraId="92d3f03" w14:textId="92d3f03">
      <w:pPr>
        <w15:collapsed w:val="false"/>
      </w:pPr>
      <w:bookmarkStart w:name="_GoBack" w:id="0"/>
      <w:bookmarkEnd w:id="0"/>
      <w:r>
        <w:t xml:space="preserve">    </w:t>
      </w:r>
      <w:r w:rsidR="00CD3D4D">
        <w:t>Republika Hrvatska</w:t>
      </w:r>
    </w:p>
    <w:p w:rsidR="000F058B" w:rsidRDefault="00241C63">
      <w:r>
        <w:t xml:space="preserve">Trgovački sud u Zagrebu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2F7BC2">
        <w:t xml:space="preserve">         </w:t>
      </w:r>
      <w:r>
        <w:t xml:space="preserve">     </w:t>
      </w:r>
      <w:proofErr w:type="spellStart"/>
      <w:r w:rsidR="00404DCB">
        <w:t>31</w:t>
      </w:r>
      <w:proofErr w:type="spellEnd"/>
      <w:r w:rsidR="00CD3D4D">
        <w:t xml:space="preserve">. </w:t>
      </w:r>
      <w:r w:rsidR="00F06928">
        <w:t>St</w:t>
      </w:r>
      <w:r w:rsidR="00F161DB">
        <w:t>-</w:t>
      </w:r>
      <w:proofErr w:type="spellStart"/>
      <w:r w:rsidR="002F7BC2">
        <w:t>671</w:t>
      </w:r>
      <w:proofErr w:type="spellEnd"/>
      <w:r w:rsidR="00F06928">
        <w:t>/</w:t>
      </w:r>
      <w:proofErr w:type="spellStart"/>
      <w:r w:rsidR="00F06928">
        <w:t>201</w:t>
      </w:r>
      <w:r w:rsidR="002F7BC2">
        <w:t>4</w:t>
      </w:r>
      <w:proofErr w:type="spellEnd"/>
      <w:r w:rsidR="00F161DB">
        <w:t xml:space="preserve">                      </w:t>
      </w:r>
      <w:r w:rsidR="000F058B">
        <w:t xml:space="preserve">    </w:t>
      </w:r>
    </w:p>
    <w:p w:rsidR="00CD3D4D" w:rsidRDefault="000F058B">
      <w:r>
        <w:t xml:space="preserve">  </w:t>
      </w:r>
      <w:r w:rsidR="00CD3D4D">
        <w:t xml:space="preserve">Zagreb, </w:t>
      </w:r>
      <w:proofErr w:type="spellStart"/>
      <w:r w:rsidR="00CD3D4D">
        <w:t>Amruševa</w:t>
      </w:r>
      <w:proofErr w:type="spellEnd"/>
      <w:r w:rsidR="00CD3D4D">
        <w:t xml:space="preserve"> 2/II</w:t>
      </w:r>
    </w:p>
    <w:p w:rsidR="00CD3D4D" w:rsidRDefault="00CD3D4D"/>
    <w:p w:rsidR="00CD3D4D" w:rsidP="00CD3D4D" w:rsidRDefault="00CD3D4D">
      <w:pPr>
        <w:jc w:val="center"/>
      </w:pPr>
      <w:r>
        <w:t>Z</w:t>
      </w:r>
      <w:r w:rsidR="0040042B">
        <w:t xml:space="preserve"> </w:t>
      </w:r>
      <w:r>
        <w:t>A</w:t>
      </w:r>
      <w:r w:rsidR="0040042B">
        <w:t xml:space="preserve"> </w:t>
      </w:r>
      <w:r>
        <w:t>P</w:t>
      </w:r>
      <w:r w:rsidR="0040042B">
        <w:t xml:space="preserve"> </w:t>
      </w:r>
      <w:r>
        <w:t>I</w:t>
      </w:r>
      <w:r w:rsidR="0040042B">
        <w:t xml:space="preserve"> </w:t>
      </w:r>
      <w:r>
        <w:t>S</w:t>
      </w:r>
      <w:r w:rsidR="0040042B">
        <w:t xml:space="preserve"> </w:t>
      </w:r>
      <w:r>
        <w:t>N</w:t>
      </w:r>
      <w:r w:rsidR="0040042B">
        <w:t xml:space="preserve"> </w:t>
      </w:r>
      <w:r>
        <w:t>I</w:t>
      </w:r>
      <w:r w:rsidR="0040042B">
        <w:t xml:space="preserve"> </w:t>
      </w:r>
      <w:r>
        <w:t>K</w:t>
      </w:r>
    </w:p>
    <w:p w:rsidR="0040042B" w:rsidP="00CD3D4D" w:rsidRDefault="0040042B">
      <w:pPr>
        <w:jc w:val="center"/>
      </w:pPr>
      <w:r>
        <w:t xml:space="preserve">SA SKUPŠTINE VJEROVNIKA </w:t>
      </w:r>
    </w:p>
    <w:p w:rsidR="00CD3D4D" w:rsidP="00CD3D4D" w:rsidRDefault="00CD3D4D">
      <w:pPr>
        <w:jc w:val="center"/>
      </w:pPr>
    </w:p>
    <w:p w:rsidRPr="000F058B" w:rsidR="0040042B" w:rsidP="005D4F98" w:rsidRDefault="0040042B">
      <w:pPr>
        <w:jc w:val="both"/>
      </w:pPr>
      <w:r w:rsidRPr="000F058B">
        <w:t>sastavljen kod T</w:t>
      </w:r>
      <w:r w:rsidR="009D7DB4">
        <w:t xml:space="preserve">rgovačkog suda u Zagrebu, dana </w:t>
      </w:r>
      <w:proofErr w:type="spellStart"/>
      <w:r w:rsidR="002F7BC2">
        <w:t>12</w:t>
      </w:r>
      <w:proofErr w:type="spellEnd"/>
      <w:r w:rsidR="002F7BC2">
        <w:t xml:space="preserve">. ožujka </w:t>
      </w:r>
      <w:r w:rsidRPr="000F058B">
        <w:t xml:space="preserve"> </w:t>
      </w:r>
      <w:proofErr w:type="spellStart"/>
      <w:r w:rsidRPr="000F058B">
        <w:t>202</w:t>
      </w:r>
      <w:r w:rsidR="009D7DB4">
        <w:t>1</w:t>
      </w:r>
      <w:proofErr w:type="spellEnd"/>
      <w:r w:rsidRPr="000F058B">
        <w:t xml:space="preserve">. u stečajnom postupku nad dužnikom </w:t>
      </w:r>
      <w:proofErr w:type="spellStart"/>
      <w:r w:rsidRPr="00B20E9F" w:rsidR="00B20E9F">
        <w:t>SUN</w:t>
      </w:r>
      <w:proofErr w:type="spellEnd"/>
      <w:r w:rsidRPr="00B20E9F" w:rsidR="00B20E9F">
        <w:t xml:space="preserve"> </w:t>
      </w:r>
      <w:proofErr w:type="spellStart"/>
      <w:r w:rsidRPr="00B20E9F" w:rsidR="00B20E9F">
        <w:t>ADRIATIC</w:t>
      </w:r>
      <w:proofErr w:type="spellEnd"/>
      <w:r w:rsidRPr="00B20E9F" w:rsidR="00B20E9F">
        <w:t xml:space="preserve"> </w:t>
      </w:r>
      <w:proofErr w:type="spellStart"/>
      <w:r w:rsidRPr="00B20E9F" w:rsidR="00B20E9F">
        <w:t>YACHTCHARTER</w:t>
      </w:r>
      <w:proofErr w:type="spellEnd"/>
      <w:r w:rsidRPr="00B20E9F" w:rsidR="00B20E9F">
        <w:t xml:space="preserve"> </w:t>
      </w:r>
      <w:proofErr w:type="spellStart"/>
      <w:r w:rsidRPr="00B20E9F" w:rsidR="00B20E9F">
        <w:t>MILLENNIUM</w:t>
      </w:r>
      <w:proofErr w:type="spellEnd"/>
      <w:r w:rsidRPr="00B20E9F" w:rsidR="00B20E9F">
        <w:t>, d.o.o. u stečaju</w:t>
      </w:r>
      <w:r w:rsidR="00B20E9F">
        <w:t xml:space="preserve">, </w:t>
      </w:r>
      <w:r w:rsidR="002C4C9E">
        <w:t>Zagreb</w:t>
      </w:r>
      <w:r w:rsidRPr="000F058B">
        <w:t xml:space="preserve">, </w:t>
      </w:r>
      <w:r w:rsidRPr="00B20E9F" w:rsidR="00B20E9F">
        <w:t xml:space="preserve">Kneza Ljudevita Posavskog </w:t>
      </w:r>
      <w:proofErr w:type="spellStart"/>
      <w:r w:rsidRPr="00B20E9F" w:rsidR="00B20E9F">
        <w:t>19</w:t>
      </w:r>
      <w:proofErr w:type="spellEnd"/>
      <w:r w:rsidRPr="000F058B">
        <w:t xml:space="preserve">, </w:t>
      </w:r>
      <w:proofErr w:type="spellStart"/>
      <w:r w:rsidRPr="000F058B">
        <w:t>MBS</w:t>
      </w:r>
      <w:proofErr w:type="spellEnd"/>
      <w:r w:rsidRPr="000F058B">
        <w:t>:</w:t>
      </w:r>
      <w:r w:rsidRPr="000F058B" w:rsidR="000F058B">
        <w:t xml:space="preserve"> </w:t>
      </w:r>
      <w:proofErr w:type="spellStart"/>
      <w:r w:rsidRPr="00B20E9F" w:rsidR="00B20E9F">
        <w:t>080420854</w:t>
      </w:r>
      <w:proofErr w:type="spellEnd"/>
      <w:r w:rsidRPr="000F058B">
        <w:t xml:space="preserve">, </w:t>
      </w:r>
      <w:proofErr w:type="spellStart"/>
      <w:r w:rsidRPr="000F058B">
        <w:t>OIB</w:t>
      </w:r>
      <w:proofErr w:type="spellEnd"/>
      <w:r w:rsidRPr="000F058B">
        <w:t>:</w:t>
      </w:r>
      <w:r w:rsidR="00B20E9F">
        <w:t xml:space="preserve"> </w:t>
      </w:r>
      <w:proofErr w:type="spellStart"/>
      <w:r w:rsidRPr="00B20E9F" w:rsidR="00B20E9F">
        <w:t>27225787160</w:t>
      </w:r>
      <w:proofErr w:type="spellEnd"/>
      <w:r w:rsidRPr="000F058B" w:rsidR="005D4F98">
        <w:t>,</w:t>
      </w:r>
      <w:r w:rsidR="00B20E9F">
        <w:t xml:space="preserve"> s </w:t>
      </w:r>
      <w:r w:rsidRPr="000F058B">
        <w:t>početkom</w:t>
      </w:r>
      <w:r w:rsidRPr="000F058B" w:rsidR="005D4F98">
        <w:t xml:space="preserve"> u </w:t>
      </w:r>
      <w:proofErr w:type="spellStart"/>
      <w:r w:rsidR="00B20E9F">
        <w:t>1</w:t>
      </w:r>
      <w:r w:rsidRPr="000F058B">
        <w:t>0</w:t>
      </w:r>
      <w:proofErr w:type="spellEnd"/>
      <w:r w:rsidR="002C4C9E">
        <w:t>,</w:t>
      </w:r>
      <w:proofErr w:type="spellStart"/>
      <w:r w:rsidR="00B20E9F">
        <w:t>0</w:t>
      </w:r>
      <w:r w:rsidRPr="000F058B">
        <w:t>0</w:t>
      </w:r>
      <w:proofErr w:type="spellEnd"/>
      <w:r w:rsidRPr="000F058B">
        <w:t xml:space="preserve"> sati.</w:t>
      </w:r>
    </w:p>
    <w:p w:rsidR="0040042B" w:rsidP="00CD3D4D" w:rsidRDefault="0040042B">
      <w:pPr>
        <w:jc w:val="center"/>
      </w:pPr>
    </w:p>
    <w:p w:rsidR="005D4F98" w:rsidP="005D4F98" w:rsidRDefault="005D4F98">
      <w:r>
        <w:t>Prisutni od strane suda:</w:t>
      </w:r>
    </w:p>
    <w:p w:rsidR="008C5425" w:rsidP="00DC3918" w:rsidRDefault="008C5425"/>
    <w:p w:rsidR="005D4F98" w:rsidP="00DC3918" w:rsidRDefault="005D4F98">
      <w:r>
        <w:t>Stečajni sudac:</w:t>
      </w:r>
    </w:p>
    <w:p w:rsidR="005D4F98" w:rsidP="005D4F98" w:rsidRDefault="005D4F98">
      <w:r>
        <w:t>Radovan Raduka</w:t>
      </w:r>
    </w:p>
    <w:p w:rsidR="008C5425" w:rsidP="008C5425" w:rsidRDefault="008C5425">
      <w:r>
        <w:t>Zapisničar:</w:t>
      </w:r>
    </w:p>
    <w:p w:rsidR="008C5425" w:rsidP="008C5425" w:rsidRDefault="008C5425">
      <w:r>
        <w:t>Monika Fuček</w:t>
      </w:r>
    </w:p>
    <w:p w:rsidR="00CD3D4D" w:rsidP="00FF59DC" w:rsidRDefault="00CD3D4D">
      <w:pPr>
        <w:jc w:val="both"/>
      </w:pPr>
    </w:p>
    <w:p w:rsidR="00957108" w:rsidP="00FF59DC" w:rsidRDefault="00B20E9F">
      <w:pPr>
        <w:ind w:firstLine="708"/>
        <w:jc w:val="both"/>
      </w:pPr>
      <w:r>
        <w:t>Utvrđuje se da je nazoč</w:t>
      </w:r>
      <w:r w:rsidR="00957108">
        <w:t>a</w:t>
      </w:r>
      <w:r>
        <w:t>n</w:t>
      </w:r>
      <w:r w:rsidR="00957108">
        <w:t xml:space="preserve"> stečajn</w:t>
      </w:r>
      <w:r>
        <w:t xml:space="preserve">i </w:t>
      </w:r>
      <w:r w:rsidR="00957108">
        <w:t>upravitelj</w:t>
      </w:r>
      <w:r>
        <w:t xml:space="preserve"> Ante Dragičević</w:t>
      </w:r>
      <w:r w:rsidR="00957108">
        <w:t xml:space="preserve"> iz </w:t>
      </w:r>
      <w:r>
        <w:t>Zagreba</w:t>
      </w:r>
      <w:r w:rsidR="00957108">
        <w:t xml:space="preserve">. </w:t>
      </w:r>
    </w:p>
    <w:p w:rsidR="00957108" w:rsidP="00FF59DC" w:rsidRDefault="00FF59DC">
      <w:pPr>
        <w:jc w:val="both"/>
      </w:pPr>
      <w:r>
        <w:tab/>
      </w:r>
    </w:p>
    <w:p w:rsidRPr="00F35C47" w:rsidR="00957108" w:rsidP="00FF59DC" w:rsidRDefault="00957108">
      <w:pPr>
        <w:ind w:firstLine="708"/>
        <w:jc w:val="both"/>
      </w:pPr>
      <w:r w:rsidRPr="00F35C47">
        <w:t xml:space="preserve">Za </w:t>
      </w:r>
      <w:r w:rsidRPr="00F35C47" w:rsidR="008B6155">
        <w:t xml:space="preserve">stečajnog </w:t>
      </w:r>
      <w:r w:rsidRPr="00F35C47">
        <w:t xml:space="preserve">vjerovnika </w:t>
      </w:r>
      <w:r w:rsidRPr="00F35C47" w:rsidR="00F35C47">
        <w:t xml:space="preserve">Hrvatske šume d.o.o. utvrđene tražbine u iznosu od </w:t>
      </w:r>
      <w:proofErr w:type="spellStart"/>
      <w:r w:rsidRPr="00F35C47" w:rsidR="00F35C47">
        <w:t>32.056</w:t>
      </w:r>
      <w:proofErr w:type="spellEnd"/>
      <w:r w:rsidRPr="00F35C47" w:rsidR="00F35C47">
        <w:t>,</w:t>
      </w:r>
      <w:proofErr w:type="spellStart"/>
      <w:r w:rsidRPr="00F35C47" w:rsidR="00F35C47">
        <w:t>20</w:t>
      </w:r>
      <w:proofErr w:type="spellEnd"/>
      <w:r w:rsidRPr="00F35C47" w:rsidR="00F35C47">
        <w:t xml:space="preserve"> kn prisutan je </w:t>
      </w:r>
      <w:proofErr w:type="spellStart"/>
      <w:r w:rsidRPr="00F35C47" w:rsidR="00F35C47">
        <w:t>Filim</w:t>
      </w:r>
      <w:proofErr w:type="spellEnd"/>
      <w:r w:rsidRPr="00F35C47" w:rsidR="00F35C47">
        <w:t xml:space="preserve"> Tomić, </w:t>
      </w:r>
      <w:proofErr w:type="spellStart"/>
      <w:r w:rsidRPr="00F35C47" w:rsidR="00F35C47">
        <w:t>odvj</w:t>
      </w:r>
      <w:proofErr w:type="spellEnd"/>
      <w:r w:rsidRPr="00F35C47" w:rsidR="00F35C47">
        <w:t xml:space="preserve">. </w:t>
      </w:r>
      <w:proofErr w:type="spellStart"/>
      <w:r w:rsidRPr="00F35C47" w:rsidR="00F35C47">
        <w:t>vježb</w:t>
      </w:r>
      <w:proofErr w:type="spellEnd"/>
      <w:r w:rsidR="00F35C47">
        <w:t>.</w:t>
      </w:r>
      <w:r w:rsidRPr="00F35C47" w:rsidR="00F35C47">
        <w:t xml:space="preserve"> iz OD Tomić, </w:t>
      </w:r>
      <w:proofErr w:type="spellStart"/>
      <w:r w:rsidRPr="00F35C47" w:rsidR="00F35C47">
        <w:t>Klišanin</w:t>
      </w:r>
      <w:proofErr w:type="spellEnd"/>
      <w:r w:rsidRPr="00F35C47" w:rsidR="00F35C47">
        <w:t xml:space="preserve"> iz Zagreba.</w:t>
      </w:r>
    </w:p>
    <w:p w:rsidR="00BF1137" w:rsidP="00FF59DC" w:rsidRDefault="00BF1137">
      <w:pPr>
        <w:jc w:val="both"/>
      </w:pPr>
    </w:p>
    <w:p w:rsidR="00BF1137" w:rsidP="00FF59DC" w:rsidRDefault="0028489A">
      <w:pPr>
        <w:ind w:firstLine="708"/>
        <w:jc w:val="both"/>
      </w:pPr>
      <w:r>
        <w:t xml:space="preserve">Poziv za skupštinu vjerovnika objavljen je na e-oglasnoj ploči suda </w:t>
      </w:r>
      <w:proofErr w:type="spellStart"/>
      <w:r w:rsidR="004749CF">
        <w:t>25</w:t>
      </w:r>
      <w:proofErr w:type="spellEnd"/>
      <w:r w:rsidR="004749CF">
        <w:t>. veljače</w:t>
      </w:r>
      <w:r>
        <w:t xml:space="preserve"> </w:t>
      </w:r>
      <w:proofErr w:type="spellStart"/>
      <w:r>
        <w:t>202</w:t>
      </w:r>
      <w:r w:rsidR="00957108">
        <w:t>1</w:t>
      </w:r>
      <w:proofErr w:type="spellEnd"/>
      <w:r>
        <w:t xml:space="preserve">. </w:t>
      </w:r>
    </w:p>
    <w:p w:rsidR="00A92C7C" w:rsidP="00FF59DC" w:rsidRDefault="00A92C7C">
      <w:pPr>
        <w:jc w:val="both"/>
      </w:pPr>
    </w:p>
    <w:p w:rsidR="00A92C7C" w:rsidP="00FF59DC" w:rsidRDefault="00A92C7C">
      <w:pPr>
        <w:ind w:firstLine="708"/>
        <w:jc w:val="both"/>
      </w:pPr>
      <w:r>
        <w:t xml:space="preserve">Stečajni sudac objavljuje da je dnevni red današnje skupštine vjerovnika: </w:t>
      </w:r>
    </w:p>
    <w:p w:rsidR="001B2C23" w:rsidP="00BE77F4" w:rsidRDefault="00BE77F4">
      <w:pPr>
        <w:ind w:firstLine="708"/>
      </w:pPr>
      <w:r>
        <w:t xml:space="preserve">Pribavljanje mišljenja vjerovnika stečajne mase, stečajnog upravitelja i skupštine vjerovnika o obustavi i zaključenju stečajnog postupka zbog nedostatnosti stečajne mase za pokriće troškova stečajnog postupka (čl. </w:t>
      </w:r>
      <w:proofErr w:type="spellStart"/>
      <w:r>
        <w:t>203</w:t>
      </w:r>
      <w:proofErr w:type="spellEnd"/>
      <w:r>
        <w:t>. st. 2. Stečajnog zakona).</w:t>
      </w:r>
    </w:p>
    <w:p w:rsidR="00BE77F4" w:rsidP="00BB7EF2" w:rsidRDefault="00BE77F4"/>
    <w:p w:rsidR="00BB7EF2" w:rsidP="00FF730A" w:rsidRDefault="00057805">
      <w:pPr>
        <w:ind w:firstLine="708"/>
      </w:pPr>
      <w:r>
        <w:t>Stečajni vjerovnici</w:t>
      </w:r>
      <w:r w:rsidR="00BB7EF2">
        <w:t xml:space="preserve"> prihvaćaju današnji dnevni red skupštine vjerovnika.</w:t>
      </w:r>
    </w:p>
    <w:p w:rsidR="00057805" w:rsidP="00057805" w:rsidRDefault="00057805">
      <w:pPr>
        <w:ind w:firstLine="708"/>
      </w:pPr>
    </w:p>
    <w:p w:rsidRPr="000C4266" w:rsidR="00F402BF" w:rsidP="00057805" w:rsidRDefault="00057805">
      <w:pPr>
        <w:ind w:firstLine="708"/>
        <w:rPr>
          <w:b/>
        </w:rPr>
      </w:pPr>
      <w:r>
        <w:t>Prisutni stečajni vjerovnik navodi da je suzdržan u odnosu na prijedlog stečajnog upravitelja za obustavu i zaključenje stečajnog postupka iz čega proizlazi da se izričito ne protivi tome.</w:t>
      </w:r>
    </w:p>
    <w:p w:rsidR="000C4266" w:rsidP="00F402BF" w:rsidRDefault="000C4266">
      <w:pPr>
        <w:ind w:firstLine="720"/>
        <w:jc w:val="both"/>
      </w:pPr>
    </w:p>
    <w:p w:rsidRPr="00F402BF" w:rsidR="00F402BF" w:rsidP="00F402BF" w:rsidRDefault="00F402BF">
      <w:pPr>
        <w:ind w:firstLine="720"/>
        <w:jc w:val="both"/>
        <w:rPr>
          <w:b/>
        </w:rPr>
      </w:pPr>
      <w:r w:rsidRPr="000C4266">
        <w:t xml:space="preserve">Dovršeno u </w:t>
      </w:r>
      <w:proofErr w:type="spellStart"/>
      <w:r w:rsidR="00B026B4">
        <w:t>10</w:t>
      </w:r>
      <w:proofErr w:type="spellEnd"/>
      <w:r w:rsidR="00B026B4">
        <w:t>,</w:t>
      </w:r>
      <w:proofErr w:type="spellStart"/>
      <w:r w:rsidR="00230666">
        <w:t>05</w:t>
      </w:r>
      <w:proofErr w:type="spellEnd"/>
      <w:r w:rsidR="00B026B4">
        <w:t xml:space="preserve"> </w:t>
      </w:r>
      <w:r w:rsidRPr="000C4266">
        <w:t>sati.</w:t>
      </w:r>
      <w:r w:rsidRPr="00F402BF">
        <w:rPr>
          <w:b/>
        </w:rPr>
        <w:t xml:space="preserve"> </w:t>
      </w:r>
      <w:r w:rsidRPr="00F402BF">
        <w:rPr>
          <w:b/>
        </w:rPr>
        <w:tab/>
        <w:t xml:space="preserve"> </w:t>
      </w:r>
    </w:p>
    <w:p w:rsidRPr="00AB5BBF" w:rsidR="00AB5BBF" w:rsidP="00AB5BBF" w:rsidRDefault="00AB5BBF">
      <w:pPr>
        <w:jc w:val="both"/>
        <w:rPr>
          <w:color w:val="FF0000"/>
        </w:rPr>
      </w:pPr>
    </w:p>
    <w:p w:rsidRPr="000C4266" w:rsidR="00AB5BBF" w:rsidP="00AB5BBF" w:rsidRDefault="00AB5BBF">
      <w:pPr>
        <w:jc w:val="both"/>
      </w:pPr>
      <w:r w:rsidRPr="000C4266">
        <w:tab/>
      </w:r>
      <w:r w:rsidRPr="000C4266">
        <w:tab/>
      </w:r>
    </w:p>
    <w:p w:rsidRPr="000C4266" w:rsidR="00AB5BBF" w:rsidP="00AB5BBF" w:rsidRDefault="00AB5BBF">
      <w:pPr>
        <w:jc w:val="both"/>
      </w:pPr>
      <w:r w:rsidRPr="000C4266">
        <w:t>Zapisničar:</w:t>
      </w:r>
      <w:r w:rsidRPr="000C4266">
        <w:tab/>
      </w:r>
      <w:r w:rsidRPr="000C4266">
        <w:tab/>
      </w:r>
      <w:r w:rsidRPr="000C4266">
        <w:tab/>
        <w:t xml:space="preserve">            Stečajni sudac:</w:t>
      </w:r>
      <w:r w:rsidRPr="000C4266">
        <w:tab/>
      </w:r>
      <w:r w:rsidRPr="000C4266">
        <w:tab/>
      </w:r>
      <w:r w:rsidRPr="000C4266">
        <w:tab/>
        <w:t>Stečajni upravitelj:</w:t>
      </w:r>
    </w:p>
    <w:p w:rsidRPr="000C4266" w:rsidR="00AB5BBF" w:rsidP="00AB5BBF" w:rsidRDefault="000C4266">
      <w:pPr>
        <w:jc w:val="both"/>
      </w:pPr>
      <w:r>
        <w:t>Monika Fuček</w:t>
      </w:r>
      <w:r w:rsidRPr="000C4266" w:rsidR="00AB5BBF">
        <w:t xml:space="preserve"> </w:t>
      </w:r>
      <w:r w:rsidRPr="000C4266" w:rsidR="00AB5BBF">
        <w:tab/>
      </w:r>
      <w:r w:rsidRPr="000C4266" w:rsidR="00AB5BBF">
        <w:tab/>
      </w:r>
      <w:r>
        <w:t xml:space="preserve">          Radovan Raduka</w:t>
      </w:r>
      <w:r>
        <w:tab/>
      </w:r>
      <w:r>
        <w:tab/>
      </w:r>
      <w:r>
        <w:tab/>
        <w:t xml:space="preserve">   </w:t>
      </w:r>
      <w:r w:rsidR="004749CF">
        <w:t>Ante Dragičević</w:t>
      </w:r>
    </w:p>
    <w:p w:rsidRPr="000C4266" w:rsidR="00AB5BBF" w:rsidP="00AB5BBF" w:rsidRDefault="00AB5BBF">
      <w:pPr>
        <w:jc w:val="both"/>
      </w:pPr>
    </w:p>
    <w:p w:rsidR="00DC1016" w:rsidP="00AB5BBF" w:rsidRDefault="00DC1016">
      <w:pPr>
        <w:jc w:val="both"/>
      </w:pPr>
    </w:p>
    <w:p w:rsidR="00AB5BBF" w:rsidP="00AB5BBF" w:rsidRDefault="00AB5BBF">
      <w:pPr>
        <w:jc w:val="both"/>
      </w:pPr>
      <w:r w:rsidRPr="000C4266">
        <w:t>Vjerovnici:</w:t>
      </w:r>
    </w:p>
    <w:p w:rsidR="000C4266" w:rsidP="00AB5BBF" w:rsidRDefault="000C4266">
      <w:pPr>
        <w:jc w:val="both"/>
      </w:pPr>
    </w:p>
    <w:p w:rsidR="000C4266" w:rsidP="00AB5BBF" w:rsidRDefault="000C4266">
      <w:pPr>
        <w:jc w:val="both"/>
      </w:pPr>
    </w:p>
    <w:p w:rsidR="000C4266" w:rsidP="00AB5BBF" w:rsidRDefault="000C4266">
      <w:pPr>
        <w:jc w:val="both"/>
      </w:pPr>
    </w:p>
    <w:p w:rsidRPr="000C4266" w:rsidR="000C4266" w:rsidP="00AB5BBF" w:rsidRDefault="000C4266">
      <w:pPr>
        <w:jc w:val="both"/>
      </w:pPr>
    </w:p>
    <w:p w:rsidR="000F058B" w:rsidP="006412DD" w:rsidRDefault="000F058B">
      <w:pPr>
        <w:tabs>
          <w:tab w:val="left" w:pos="7088"/>
        </w:tabs>
        <w:jc w:val="both"/>
      </w:pPr>
    </w:p>
    <w:sectPr w:rsidR="000F058B" w:rsidSect="00461FBF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71CC" w:rsidP="00461FBF" w:rsidRDefault="000371CC">
      <w:r>
        <w:separator/>
      </w:r>
    </w:p>
  </w:endnote>
  <w:endnote w:type="continuationSeparator" w:id="0">
    <w:p w:rsidR="000371CC" w:rsidP="00461FBF" w:rsidRDefault="000371C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71CC" w:rsidP="00461FBF" w:rsidRDefault="000371CC">
      <w:r>
        <w:separator/>
      </w:r>
    </w:p>
  </w:footnote>
  <w:footnote w:type="continuationSeparator" w:id="0">
    <w:p w:rsidR="000371CC" w:rsidP="00461FBF" w:rsidRDefault="000371C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1FBF" w:rsidP="00461FBF" w:rsidRDefault="00461FBF">
    <w:pPr>
      <w:pStyle w:val="Zaglavlje"/>
    </w:pPr>
    <w:r>
      <w:tab/>
    </w:r>
    <w:sdt>
      <w:sdtPr>
        <w:id w:val="-138710103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0666">
          <w:rPr>
            <w:noProof/>
          </w:rPr>
          <w:t>2</w:t>
        </w:r>
        <w:r>
          <w:fldChar w:fldCharType="end"/>
        </w:r>
        <w:r>
          <w:t xml:space="preserve">  </w:t>
        </w:r>
      </w:sdtContent>
    </w:sdt>
    <w:r>
      <w:tab/>
    </w:r>
    <w:proofErr w:type="spellStart"/>
    <w:r w:rsidR="004749CF">
      <w:t>31</w:t>
    </w:r>
    <w:proofErr w:type="spellEnd"/>
    <w:r w:rsidR="004749CF">
      <w:t>. St-</w:t>
    </w:r>
    <w:proofErr w:type="spellStart"/>
    <w:r w:rsidR="004749CF">
      <w:t>671</w:t>
    </w:r>
    <w:proofErr w:type="spellEnd"/>
    <w:r w:rsidR="004749CF">
      <w:t>/</w:t>
    </w:r>
    <w:proofErr w:type="spellStart"/>
    <w:r w:rsidR="004749CF">
      <w:t>2014</w:t>
    </w:r>
    <w:proofErr w:type="spellEnd"/>
    <w:r w:rsidR="004749CF">
      <w:t xml:space="preserve">                          </w:t>
    </w:r>
  </w:p>
  <w:p w:rsidR="00461FBF" w:rsidP="00461FBF" w:rsidRDefault="00461FBF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B52E5"/>
    <w:multiLevelType w:val="hybridMultilevel"/>
    <w:tmpl w:val="094CE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F4B18"/>
    <w:multiLevelType w:val="hybridMultilevel"/>
    <w:tmpl w:val="F7DC46F0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63A69CA"/>
    <w:multiLevelType w:val="hybridMultilevel"/>
    <w:tmpl w:val="804A0D26"/>
    <w:lvl w:ilvl="0" w:tplc="E3DE47B0">
      <w:start w:val="14"/>
      <w:numFmt w:val="bullet"/>
      <w:lvlText w:val="-"/>
      <w:lvlJc w:val="left"/>
      <w:pPr>
        <w:ind w:left="13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371CC"/>
    <w:rsid w:val="00057805"/>
    <w:rsid w:val="000820C1"/>
    <w:rsid w:val="000A11A2"/>
    <w:rsid w:val="000C4266"/>
    <w:rsid w:val="000D72A1"/>
    <w:rsid w:val="000F058B"/>
    <w:rsid w:val="00113A73"/>
    <w:rsid w:val="001211B8"/>
    <w:rsid w:val="001B2C23"/>
    <w:rsid w:val="001F11DA"/>
    <w:rsid w:val="001F40CC"/>
    <w:rsid w:val="00230666"/>
    <w:rsid w:val="00241C63"/>
    <w:rsid w:val="00242510"/>
    <w:rsid w:val="0028489A"/>
    <w:rsid w:val="002878D5"/>
    <w:rsid w:val="002C4C9E"/>
    <w:rsid w:val="002D65E5"/>
    <w:rsid w:val="002F7BC2"/>
    <w:rsid w:val="00343650"/>
    <w:rsid w:val="00345CF7"/>
    <w:rsid w:val="00372532"/>
    <w:rsid w:val="003D1B35"/>
    <w:rsid w:val="0040042B"/>
    <w:rsid w:val="00404B1D"/>
    <w:rsid w:val="00404DCB"/>
    <w:rsid w:val="00453CEB"/>
    <w:rsid w:val="00461FBF"/>
    <w:rsid w:val="00465896"/>
    <w:rsid w:val="004749CF"/>
    <w:rsid w:val="00477295"/>
    <w:rsid w:val="004926D5"/>
    <w:rsid w:val="004D2DCF"/>
    <w:rsid w:val="004D3336"/>
    <w:rsid w:val="00526E5B"/>
    <w:rsid w:val="00536483"/>
    <w:rsid w:val="00547586"/>
    <w:rsid w:val="005D4F98"/>
    <w:rsid w:val="0061594C"/>
    <w:rsid w:val="006412DD"/>
    <w:rsid w:val="00650FE8"/>
    <w:rsid w:val="006761AC"/>
    <w:rsid w:val="006B0A77"/>
    <w:rsid w:val="006C61F7"/>
    <w:rsid w:val="006E2CE4"/>
    <w:rsid w:val="00752731"/>
    <w:rsid w:val="00761FD0"/>
    <w:rsid w:val="0079241A"/>
    <w:rsid w:val="007E32AE"/>
    <w:rsid w:val="007E70F3"/>
    <w:rsid w:val="008023C1"/>
    <w:rsid w:val="00845964"/>
    <w:rsid w:val="0087548B"/>
    <w:rsid w:val="008A31D5"/>
    <w:rsid w:val="008B3D12"/>
    <w:rsid w:val="008B6155"/>
    <w:rsid w:val="008C5425"/>
    <w:rsid w:val="008C7BBE"/>
    <w:rsid w:val="008E5A1D"/>
    <w:rsid w:val="00954044"/>
    <w:rsid w:val="00957108"/>
    <w:rsid w:val="009621D3"/>
    <w:rsid w:val="0096510C"/>
    <w:rsid w:val="009A2733"/>
    <w:rsid w:val="009D7DB4"/>
    <w:rsid w:val="009E2487"/>
    <w:rsid w:val="00A0232A"/>
    <w:rsid w:val="00A059F6"/>
    <w:rsid w:val="00A119AC"/>
    <w:rsid w:val="00A14D91"/>
    <w:rsid w:val="00A15DF3"/>
    <w:rsid w:val="00A17913"/>
    <w:rsid w:val="00A608B5"/>
    <w:rsid w:val="00A92C7C"/>
    <w:rsid w:val="00AB5BBF"/>
    <w:rsid w:val="00AC55B2"/>
    <w:rsid w:val="00B026B4"/>
    <w:rsid w:val="00B20E9F"/>
    <w:rsid w:val="00B8026D"/>
    <w:rsid w:val="00BB7EF2"/>
    <w:rsid w:val="00BC081D"/>
    <w:rsid w:val="00BE2F47"/>
    <w:rsid w:val="00BE77F4"/>
    <w:rsid w:val="00BF1137"/>
    <w:rsid w:val="00C9084C"/>
    <w:rsid w:val="00CB6997"/>
    <w:rsid w:val="00CC6F22"/>
    <w:rsid w:val="00CD3D4D"/>
    <w:rsid w:val="00CF4CC0"/>
    <w:rsid w:val="00D1590C"/>
    <w:rsid w:val="00D425B0"/>
    <w:rsid w:val="00D53186"/>
    <w:rsid w:val="00D762FD"/>
    <w:rsid w:val="00DC1016"/>
    <w:rsid w:val="00DF3C3E"/>
    <w:rsid w:val="00E0763A"/>
    <w:rsid w:val="00E50E6F"/>
    <w:rsid w:val="00E70315"/>
    <w:rsid w:val="00EB2E55"/>
    <w:rsid w:val="00EB5A30"/>
    <w:rsid w:val="00EF396A"/>
    <w:rsid w:val="00F06928"/>
    <w:rsid w:val="00F161DB"/>
    <w:rsid w:val="00F3244F"/>
    <w:rsid w:val="00F35C47"/>
    <w:rsid w:val="00F402BF"/>
    <w:rsid w:val="00F624E2"/>
    <w:rsid w:val="00F974FE"/>
    <w:rsid w:val="00FB34C7"/>
    <w:rsid w:val="00FF59DC"/>
    <w:rsid w:val="00F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Tekstbalonia">
    <w:name w:val="Balloon Text"/>
    <w:basedOn w:val="Normal"/>
    <w:link w:val="TekstbaloniaChar"/>
    <w:uiPriority w:val="99"/>
    <w:semiHidden/>
    <w:unhideWhenUsed/>
    <w:rsid w:val="007E70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70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324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244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244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244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244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Tekstbalonia" w:type="paragraph">
    <w:name w:val="Balloon Text"/>
    <w:basedOn w:val="Normal"/>
    <w:link w:val="TekstbaloniaChar"/>
    <w:uiPriority w:val="99"/>
    <w:semiHidden/>
    <w:unhideWhenUsed/>
    <w:rsid w:val="007E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1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3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249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365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16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97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3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558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2021.</izvorni_sadrzaj>
    <derivirana_varijabla naziv="DomainObject.StvarniPocetakDatum_1">12. ožujka 2021.</derivirana_varijabla>
  </DomainObject.StvarniPocetakDatum>
  <DomainObject.StvarniZavrsetakDatum>
    <izvorni_sadrzaj>12. ožujka 2021.</izvorni_sadrzaj>
    <derivirana_varijabla naziv="DomainObject.StvarniZavrsetakDatum_1">12. ožujka 2021.</derivirana_varijabla>
  </DomainObject.StvarniZavrsetakDatum>
  <DomainObject.PlaniraniZavrsetakDatum>
    <izvorni_sadrzaj>12. ožujka 2021.</izvorni_sadrzaj>
    <derivirana_varijabla naziv="DomainObject.PlaniraniZavrsetakDatum_1">12. ožujka 2021.</derivirana_varijabla>
  </DomainObject.PlaniraniZavrsetakDatum>
  <DomainObject.PlaniraniPocetakDatum>
    <izvorni_sadrzaj>12. ožujka 2021.</izvorni_sadrzaj>
    <derivirana_varijabla naziv="DomainObject.PlaniraniPocetakDatum_1">12. ožujka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2021.</izvorni_sadrzaj>
    <derivirana_varijabla naziv="DomainObject.Zapisnik.DatumKreiranja_1">12.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St-671/2014-123</izvorni_sadrzaj>
    <derivirana_varijabla naziv="DomainObject.Zapisnik.Oznaka_1">St-671/2014-123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2014.</izvorni_sadrzaj>
    <derivirana_varijabla naziv="DomainObject.Predmet.DatumOsnivanja_1">26.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St-671/2014</izvorni_sadrzaj>
    <derivirana_varijabla naziv="DomainObject.Predmet.OznakaBroj_1">St-671/2014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ADRIATIC YACHTCHARTER MILLENNIUM d.o.o. za nautički turizam i turistička agencija</izvorni_sadrzaj>
    <derivirana_varijabla naziv="DomainObject.Predmet.ProtustrankaFormated_1">  SUN ADRIATIC YACHTCHARTER MILLENNIUM d.o.o. za nautički turizam i turistička agencija</derivirana_varijabla>
  </DomainObject.Predmet.ProtustrankaFormated>
  <DomainObject.Predmet.ProtustrankaFormatedOIB>
    <izvorni_sadrzaj>  SUN ADRIATIC YACHTCHARTER MILLENNIUM d.o.o. za nautički turizam i turistička agencija, OIB 27225787160</izvorni_sadrzaj>
    <derivirana_varijabla naziv="DomainObject.Predmet.ProtustrankaFormatedOIB_1">  SUN ADRIATIC YACHTCHARTER MILLENNIUM d.o.o. za nautički turizam i turistička agencija, OIB 27225787160</derivirana_varijabla>
  </DomainObject.Predmet.ProtustrankaFormatedOIB>
  <DomainObject.Predmet.ProtustrankaFormatedWithAdress>
    <izvorni_sadrzaj> SUN ADRIATIC YACHTCHARTER MILLENNIUM d.o.o. za nautički turizam i turistička agencija, Kneza Ljudevita Posavskog 19, 10000 Zagreb</izvorni_sadrzaj>
    <derivirana_varijabla naziv="DomainObject.Predmet.ProtustrankaFormatedWithAdress_1"> SUN ADRIATIC YACHTCHARTER MILLENNIUM d.o.o. za nautički turizam i turistička agencija, Kneza Ljudevita Posavskog 19, 10000 Zagreb</derivirana_varijabla>
  </DomainObject.Predmet.ProtustrankaFormatedWithAdress>
  <DomainObject.Predmet.ProtustrankaFormatedWithAdressOIB>
    <izvorni_sadrzaj> SUN ADRIATIC YACHTCHARTER MILLENNIUM d.o.o. za nautički turizam i turistička agencija, OIB 27225787160, Kneza Ljudevita Posavskog 19, 10000 Zagreb</izvorni_sadrzaj>
    <derivirana_varijabla naziv="DomainObject.Predmet.ProtustrankaFormatedWithAdressOIB_1"> SUN ADRIATIC YACHTCHARTER MILLENNIUM d.o.o. za nautički turizam i turistička agencija, OIB 27225787160, Kneza Ljudevita Posavskog 19, 10000 Zagreb</derivirana_varijabla>
  </DomainObject.Predmet.ProtustrankaFormatedWithAdressOIB>
  <DomainObject.Predmet.ProtustrankaWithAdress>
    <izvorni_sadrzaj>SUN ADRIATIC YACHTCHARTER MILLENNIUM d.o.o. za nautički turizam i turistička agencija Kneza Ljudevita Posavskog 19, 10000 Zagreb</izvorni_sadrzaj>
    <derivirana_varijabla naziv="DomainObject.Predmet.ProtustrankaWithAdress_1">SUN ADRIATIC YACHTCHARTER MILLENNIUM d.o.o. za nautički turizam i turistička agencija Kneza Ljudevita Posavskog 19, 10000 Zagreb</derivirana_varijabla>
  </DomainObject.Predmet.ProtustrankaWithAdress>
  <DomainObject.Predmet.ProtustrankaWithAdressOIB>
    <izvorni_sadrzaj>SUN ADRIATIC YACHTCHARTER MILLENNIUM d.o.o. za nautički turizam i turistička agencija, OIB 27225787160, Kneza Ljudevita Posavskog 19, 10000 Zagreb</izvorni_sadrzaj>
    <derivirana_varijabla naziv="DomainObject.Predmet.ProtustrankaWithAdressOIB_1">SUN ADRIATIC YACHTCHARTER MILLENNIUM d.o.o. za nautički turizam i turistička agencija, OIB 27225787160, Kneza Ljudevita Posavskog 19, 10000 Zagreb</derivirana_varijabla>
  </DomainObject.Predmet.ProtustrankaWithAdressOIB>
  <DomainObject.Predmet.ProtustrankaNazivFormated>
    <izvorni_sadrzaj>SUN ADRIATIC YACHTCHARTER MILLENNIUM d.o.o. za nautički turizam i turistička agencija</izvorni_sadrzaj>
    <derivirana_varijabla naziv="DomainObject.Predmet.ProtustrankaNazivFormated_1">SUN ADRIATIC YACHTCHARTER MILLENNIUM d.o.o. za nautički turizam i turistička agencija</derivirana_varijabla>
  </DomainObject.Predmet.ProtustrankaNazivFormated>
  <DomainObject.Predmet.ProtustrankaNazivFormatedOIB>
    <izvorni_sadrzaj>SUN ADRIATIC YACHTCHARTER MILLENNIUM d.o.o. za nautički turizam i turistička agencija, OIB 27225787160</izvorni_sadrzaj>
    <derivirana_varijabla naziv="DomainObject.Predmet.ProtustrankaNazivFormatedOIB_1">SUN ADRIATIC YACHTCHARTER MILLENNIUM d.o.o. za nautički turizam i turistička agencija, OIB 27225787160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CROATIA INTERNATIONAL CLUB d. d. zastupanog po punomoćniku Odvjetničko društvo DRAGIČEVIĆ I PARTNERI društvo s ograničenom odgovornošću; CROATIA osiguranje d.d.; Damir Benko</izvorni_sadrzaj>
    <derivirana_varijabla naziv="DomainObject.Predmet.StrankaFormated_1">  ADRIATIC CROATIA INTERNATIONAL CLUB d. d. zastupanog po punomoćniku Odvjetničko društvo DRAGIČEVIĆ I PARTNERI društvo s ograničenom odgovornošću; CROATIA osiguranje d.d.; Damir Benko</derivirana_varijabla>
  </DomainObject.Predmet.StrankaFormated>
  <DomainObject.Predmet.StrankaFormatedOIB>
    <izvorni_sadrzaj>  ADRIATIC CROATIA INTERNATIONAL CLUB d. d., OIB 17195049659 zastupanog po punomoćniku Odvjetničko društvo DRAGIČEVIĆ I PARTNERI društvo s ograničenom odgovornošću; CROATIA osiguranje d.d., OIB 26187994862; Damir Benko, OIB 17829493408</izvorni_sadrzaj>
    <derivirana_varijabla naziv="DomainObject.Predmet.StrankaFormatedOIB_1">  ADRIATIC CROATIA INTERNATIONAL CLUB d. d., OIB 17195049659 zastupanog po punomoćniku Odvjetničko društvo DRAGIČEVIĆ I PARTNERI društvo s ograničenom odgovornošću; CROATIA osiguranje d.d., OIB 26187994862; Damir Benko, OIB 17829493408</derivirana_varijabla>
  </DomainObject.Predmet.StrankaFormatedOIB>
  <DomainObject.Predmet.StrankaFormatedWithAdress>
    <izvorni_sadrzaj> ADRIATIC CROATIA INTERNATIONAL CLUB d. d., Maršala Tita 151, 51410 Opatija zastupanog po punomoćniku Odvjetničko društvo DRAGIČEVIĆ I PARTNERI društvo s ograničenom odgovornošću; CROATIA osiguranje d.d., Miramarska 22, 10000 Zagreb; Damir Benko, Ulica Viktora Šipeka 16, 49240 Stubičke Toplice</izvorni_sadrzaj>
    <derivirana_varijabla naziv="DomainObject.Predmet.StrankaFormatedWithAdress_1"> ADRIATIC CROATIA INTERNATIONAL CLUB d. d., Maršala Tita 151, 51410 Opatija zastupanog po punomoćniku Odvjetničko društvo DRAGIČEVIĆ I PARTNERI društvo s ograničenom odgovornošću; CROATIA osiguranje d.d., Miramarska 22, 10000 Zagreb; Damir Benko, Ulica Viktora Šipeka 16, 49240 Stubičke Toplice</derivirana_varijabla>
  </DomainObject.Predmet.StrankaFormatedWithAdress>
  <DomainObject.Predmet.StrankaFormatedWithAdressOIB>
    <izvorni_sadrzaj> ADRIATIC CROATIA INTERNATIONAL CLUB d. d., OIB 17195049659, Maršala Tita 151, 51410 Opatija zastupanog po punomoćniku Odvjetničko društvo DRAGIČEVIĆ I PARTNERI društvo s ograničenom odgovornošću; CROATIA osiguranje d.d., OIB 26187994862, Miramarska 22, 10000 Zagreb; Damir Benko, OIB 17829493408, Ulica Viktora Šipeka 16, 49240 Stubičke Toplice</izvorni_sadrzaj>
    <derivirana_varijabla naziv="DomainObject.Predmet.StrankaFormatedWithAdressOIB_1"> ADRIATIC CROATIA INTERNATIONAL CLUB d. d., OIB 17195049659, Maršala Tita 151, 51410 Opatija zastupanog po punomoćniku Odvjetničko društvo DRAGIČEVIĆ I PARTNERI društvo s ograničenom odgovornošću; CROATIA osiguranje d.d., OIB 26187994862, Miramarska 22, 10000 Zagreb; Damir Benko, OIB 17829493408, Ulica Viktora Šipeka 16, 49240 Stubičke Toplice</derivirana_varijabla>
  </DomainObject.Predmet.StrankaFormatedWithAdressOIB>
  <DomainObject.Predmet.StrankaWithAdress>
    <izvorni_sadrzaj>ADRIATIC CROATIA INTERNATIONAL CLUB d. d. Maršala Tita 151,51410 Opatija,CROATIA osiguranje d.d. Miramarska 22,10000 Zagreb,Damir Benko Ulica Viktora Šipeka 16,49240 Stubičke Toplice</izvorni_sadrzaj>
    <derivirana_varijabla naziv="DomainObject.Predmet.StrankaWithAdress_1">ADRIATIC CROATIA INTERNATIONAL CLUB d. d. Maršala Tita 151,51410 Opatija,CROATIA osiguranje d.d. Miramarska 22,10000 Zagreb,Damir Benko Ulica Viktora Šipeka 16,49240 Stubičke Toplice</derivirana_varijabla>
  </DomainObject.Predmet.StrankaWithAdress>
  <DomainObject.Predmet.StrankaWithAdressOIB>
    <izvorni_sadrzaj>ADRIATIC CROATIA INTERNATIONAL CLUB d. d., OIB 17195049659, Maršala Tita 151,51410 Opatija,CROATIA osiguranje d.d., OIB 26187994862, Miramarska 22,10000 Zagreb,Damir Benko, OIB 17829493408, Ulica Viktora Šipeka 16,49240 Stubičke Toplice</izvorni_sadrzaj>
    <derivirana_varijabla naziv="DomainObject.Predmet.StrankaWithAdressOIB_1">ADRIATIC CROATIA INTERNATIONAL CLUB d. d., OIB 17195049659, Maršala Tita 151,51410 Opatija,CROATIA osiguranje d.d., OIB 26187994862, Miramarska 22,10000 Zagreb,Damir Benko, OIB 17829493408, Ulica Viktora Šipeka 16,49240 Stubičke Toplice</derivirana_varijabla>
  </DomainObject.Predmet.StrankaWithAdressOIB>
  <DomainObject.Predmet.StrankaNazivFormated>
    <izvorni_sadrzaj>ADRIATIC CROATIA INTERNATIONAL CLUB d. d.,CROATIA osiguranje d.d.,Damir Benko</izvorni_sadrzaj>
    <derivirana_varijabla naziv="DomainObject.Predmet.StrankaNazivFormated_1">ADRIATIC CROATIA INTERNATIONAL CLUB d. d.,CROATIA osiguranje d.d.,Damir Benko</derivirana_varijabla>
  </DomainObject.Predmet.StrankaNazivFormated>
  <DomainObject.Predmet.StrankaNazivFormatedOIB>
    <izvorni_sadrzaj>ADRIATIC CROATIA INTERNATIONAL CLUB d. d., OIB 17195049659,CROATIA osiguranje d.d., OIB 26187994862,Damir Benko, OIB 17829493408</izvorni_sadrzaj>
    <derivirana_varijabla naziv="DomainObject.Predmet.StrankaNazivFormatedOIB_1">ADRIATIC CROATIA INTERNATIONAL CLUB d. d., OIB 17195049659,CROATIA osiguranje d.d., OIB 26187994862,Damir Benko, OIB 17829493408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ADRIATIC CROATIA INTERNATIONAL CLUB d. d. zastupanog po punomoćniku Odvjetničko društvo DRAGIČEVIĆ I PARTNERI društvo s ograničenom odgovornošću</item>
      <item>CROATIA osiguranje d.d.</item>
      <item>Damir Benko</item>
    </izvorni_sadrzaj>
    <derivirana_varijabla naziv="DomainObject.Predmet.StrankaListFormated_1">
      <item>ADRIATIC CROATIA INTERNATIONAL CLUB d. d. zastupanog po punomoćniku Odvjetničko društvo DRAGIČEVIĆ I PARTNERI društvo s ograničenom odgovornošću</item>
      <item>CROATIA osiguranje d.d.</item>
      <item>Damir Benko</item>
    </derivirana_varijabla>
  </DomainObject.Predmet.StrankaListFormated>
  <DomainObject.Predmet.StrankaListFormatedOIB>
    <izvorni_sadrzaj>
      <item>ADRIATIC CROATIA INTERNATIONAL CLUB d. d., OIB 17195049659 zastupanog po punomoćniku Odvjetničko društvo DRAGIČEVIĆ I PARTNERI društvo s ograničenom odgovornošću</item>
      <item>CROATIA osiguranje d.d., OIB 26187994862</item>
      <item>Damir Benko, OIB 17829493408</item>
    </izvorni_sadrzaj>
    <derivirana_varijabla naziv="DomainObject.Predmet.StrankaListFormatedOIB_1">
      <item>ADRIATIC CROATIA INTERNATIONAL CLUB d. d., OIB 17195049659 zastupanog po punomoćniku Odvjetničko društvo DRAGIČEVIĆ I PARTNERI društvo s ograničenom odgovornošću</item>
      <item>CROATIA osiguranje d.d., OIB 26187994862</item>
      <item>Damir Benko, OIB 17829493408</item>
    </derivirana_varijabla>
  </DomainObject.Predmet.StrankaListFormatedOIB>
  <DomainObject.Predmet.StrankaListFormatedWithAdress>
    <izvorni_sadrzaj>
      <item>ADRIATIC CROATIA INTERNATIONAL CLUB d. d., Maršala Tita 151, 51410 Opatija zastupanog po punomoćniku Odvjetničko društvo DRAGIČEVIĆ I PARTNERI društvo s ograničenom odgovornošću</item>
      <item>CROATIA osiguranje d.d., Miramarska 22, 10000 Zagreb</item>
      <item>Damir Benko, Ulica Viktora Šipeka 16, 49240 Stubičke Toplice</item>
    </izvorni_sadrzaj>
    <derivirana_varijabla naziv="DomainObject.Predmet.StrankaListFormatedWithAdress_1">
      <item>ADRIATIC CROATIA INTERNATIONAL CLUB d. d., Maršala Tita 151, 51410 Opatija zastupanog po punomoćniku Odvjetničko društvo DRAGIČEVIĆ I PARTNERI društvo s ograničenom odgovornošću</item>
      <item>CROATIA osiguranje d.d., Miramarska 22, 10000 Zagreb</item>
      <item>Damir Benko, Ulica Viktora Šipeka 16, 49240 Stubičke Toplice</item>
    </derivirana_varijabla>
  </DomainObject.Predmet.StrankaListFormatedWithAdress>
  <DomainObject.Predmet.StrankaListFormatedWithAdressOIB>
    <izvorni_sadrzaj>
      <item>ADRIATIC CROATIA INTERNATIONAL CLUB d. d., OIB 17195049659, Maršala Tita 151, 51410 Opatija zastupanog po punomoćniku Odvjetničko društvo DRAGIČEVIĆ I PARTNERI društvo s ograničenom odgovornošću</item>
      <item>CROATIA osiguranje d.d., OIB 26187994862, Miramarska 22, 10000 Zagreb</item>
      <item>Damir Benko, OIB 17829493408, Ulica Viktora Šipeka 16, 49240 Stubičke Toplice</item>
    </izvorni_sadrzaj>
    <derivirana_varijabla naziv="DomainObject.Predmet.StrankaListFormatedWithAdressOIB_1">
      <item>ADRIATIC CROATIA INTERNATIONAL CLUB d. d., OIB 17195049659, Maršala Tita 151, 51410 Opatija zastupanog po punomoćniku Odvjetničko društvo DRAGIČEVIĆ I PARTNERI društvo s ograničenom odgovornošću</item>
      <item>CROATIA osiguranje d.d., OIB 26187994862, Miramarska 22, 10000 Zagreb</item>
      <item>Damir Benko, OIB 17829493408, Ulica Viktora Šipeka 16, 49240 Stubičke Toplice</item>
    </derivirana_varijabla>
  </DomainObject.Predmet.StrankaListFormatedWithAdressOIB>
  <DomainObject.Predmet.StrankaListNazivFormated>
    <izvorni_sadrzaj>
      <item>ADRIATIC CROATIA INTERNATIONAL CLUB d. d.</item>
      <item>CROATIA osiguranje d.d.</item>
      <item>Damir Benko</item>
    </izvorni_sadrzaj>
    <derivirana_varijabla naziv="DomainObject.Predmet.StrankaListNazivFormated_1">
      <item>ADRIATIC CROATIA INTERNATIONAL CLUB d. d.</item>
      <item>CROATIA osiguranje d.d.</item>
      <item>Damir Benko</item>
    </derivirana_varijabla>
  </DomainObject.Predmet.StrankaListNazivFormated>
  <DomainObject.Predmet.StrankaListNazivFormatedOIB>
    <izvorni_sadrzaj>
      <item>ADRIATIC CROATIA INTERNATIONAL CLUB d. d., OIB 17195049659</item>
      <item>CROATIA osiguranje d.d., OIB 26187994862</item>
      <item>Damir Benko, OIB 17829493408</item>
    </izvorni_sadrzaj>
    <derivirana_varijabla naziv="DomainObject.Predmet.StrankaListNazivFormatedOIB_1">
      <item>ADRIATIC CROATIA INTERNATIONAL CLUB d. d., OIB 17195049659</item>
      <item>CROATIA osiguranje d.d., OIB 26187994862</item>
      <item>Damir Benko, OIB 17829493408</item>
    </derivirana_varijabla>
  </DomainObject.Predmet.StrankaListNazivFormatedOIB>
  <DomainObject.Predmet.ProtuStrankaListFormated>
    <izvorni_sadrzaj>
      <item>SUN ADRIATIC YACHTCHARTER MILLENNIUM d.o.o. za nautički turizam i turistička agencija</item>
    </izvorni_sadrzaj>
    <derivirana_varijabla naziv="DomainObject.Predmet.ProtuStrankaListFormated_1">
      <item>SUN ADRIATIC YACHTCHARTER MILLENNIUM d.o.o. za nautički turizam i turistička agencija</item>
    </derivirana_varijabla>
  </DomainObject.Predmet.ProtuStrankaListFormated>
  <DomainObject.Predmet.ProtuStrankaListFormatedOIB>
    <izvorni_sadrzaj>
      <item>SUN ADRIATIC YACHTCHARTER MILLENNIUM d.o.o. za nautički turizam i turistička agencija, OIB 27225787160</item>
    </izvorni_sadrzaj>
    <derivirana_varijabla naziv="DomainObject.Predmet.ProtuStrankaListFormatedOIB_1">
      <item>SUN ADRIATIC YACHTCHARTER MILLENNIUM d.o.o. za nautički turizam i turistička agencija, OIB 27225787160</item>
    </derivirana_varijabla>
  </DomainObject.Predmet.ProtuStrankaListFormatedOIB>
  <DomainObject.Predmet.ProtuStrankaListFormatedWithAdress>
    <izvorni_sadrzaj>
      <item>SUN ADRIATIC YACHTCHARTER MILLENNIUM d.o.o. za nautički turizam i turistička agencija, Kneza Ljudevita Posavskog 19, 10000 Zagreb</item>
    </izvorni_sadrzaj>
    <derivirana_varijabla naziv="DomainObject.Predmet.ProtuStrankaListFormatedWithAdress_1">
      <item>SUN ADRIATIC YACHTCHARTER MILLENNIUM d.o.o. za nautički turizam i turistička agencija, Kneza Ljudevita Posavskog 19, 10000 Zagreb</item>
    </derivirana_varijabla>
  </DomainObject.Predmet.ProtuStrankaListFormatedWithAdress>
  <DomainObject.Predmet.ProtuStrankaListFormatedWithAdressOIB>
    <izvorni_sadrzaj>
      <item>SUN ADRIATIC YACHTCHARTER MILLENNIUM d.o.o. za nautički turizam i turistička agencija, OIB 27225787160, Kneza Ljudevita Posavskog 19, 10000 Zagreb</item>
    </izvorni_sadrzaj>
    <derivirana_varijabla naziv="DomainObject.Predmet.ProtuStrankaListFormatedWithAdressOIB_1">
      <item>SUN ADRIATIC YACHTCHARTER MILLENNIUM d.o.o. za nautički turizam i turistička agencija, OIB 27225787160, Kneza Ljudevita Posavskog 19, 10000 Zagreb</item>
    </derivirana_varijabla>
  </DomainObject.Predmet.ProtuStrankaListFormatedWithAdressOIB>
  <DomainObject.Predmet.ProtuStrankaListNazivFormated>
    <izvorni_sadrzaj>
      <item>SUN ADRIATIC YACHTCHARTER MILLENNIUM d.o.o. za nautički turizam i turistička agencija</item>
    </izvorni_sadrzaj>
    <derivirana_varijabla naziv="DomainObject.Predmet.ProtuStrankaListNazivFormated_1">
      <item>SUN ADRIATIC YACHTCHARTER MILLENNIUM d.o.o. za nautički turizam i turistička agencija</item>
    </derivirana_varijabla>
  </DomainObject.Predmet.ProtuStrankaListNazivFormated>
  <DomainObject.Predmet.ProtuStrankaListNazivFormatedOIB>
    <izvorni_sadrzaj>
      <item>SUN ADRIATIC YACHTCHARTER MILLENNIUM d.o.o. za nautički turizam i turistička agencija, OIB 27225787160</item>
    </izvorni_sadrzaj>
    <derivirana_varijabla naziv="DomainObject.Predmet.ProtuStrankaListNazivFormatedOIB_1">
      <item>SUN ADRIATIC YACHTCHARTER MILLENNIUM d.o.o. za nautički turizam i turistička agencija, OIB 27225787160</item>
    </derivirana_varijabla>
  </DomainObject.Predmet.ProtuStrankaListNazivFormatedOIB>
  <DomainObject.Predmet.OstaliListFormated>
    <izvorni_sadrzaj>
      <item>Robert Kopajtić</item>
      <item>Ante Dragičević</item>
      <item>Odvjetničko društvo DRAGIČEVIĆ I PARTNERI društvo s ograničenom odgovornošću punomoćnik sudionika u postupku ADRIATIC CROATIA INTERNATIONAL CLUB d. d.</item>
      <item>Goran Jujnović Lučić</item>
    </izvorni_sadrzaj>
    <derivirana_varijabla naziv="DomainObject.Predmet.OstaliListFormated_1">
      <item>Robert Kopajtić</item>
      <item>Ante Dragičević</item>
      <item>Odvjetničko društvo DRAGIČEVIĆ I PARTNERI društvo s ograničenom odgovornošću punomoćnik sudionika u postupku ADRIATIC CROATIA INTERNATIONAL CLUB d. d.</item>
      <item>Goran Jujnović Lučić</item>
    </derivirana_varijabla>
  </DomainObject.Predmet.OstaliListFormated>
  <DomainObject.Predmet.OstaliListFormatedOIB>
    <izvorni_sadrzaj>
      <item>Robert Kopajtić, OIB 56671265188</item>
      <item>Ante Dragičević, OIB 74126068971</item>
      <item>Odvjetničko društvo DRAGIČEVIĆ I PARTNERI društvo s ograničenom odgovornošću, OIB 23479386645 punomoćnik sudionika u postupku ADRIATIC CROATIA INTERNATIONAL CLUB d. d.</item>
      <item>Goran Jujnović Lučić, OIB 62461289936</item>
    </izvorni_sadrzaj>
    <derivirana_varijabla naziv="DomainObject.Predmet.OstaliListFormatedOIB_1">
      <item>Robert Kopajtić, OIB 56671265188</item>
      <item>Ante Dragičević, OIB 74126068971</item>
      <item>Odvjetničko društvo DRAGIČEVIĆ I PARTNERI društvo s ograničenom odgovornošću, OIB 23479386645 punomoćnik sudionika u postupku ADRIATIC CROATIA INTERNATIONAL CLUB d. d.</item>
      <item>Goran Jujnović Lučić, OIB 62461289936</item>
    </derivirana_varijabla>
  </DomainObject.Predmet.OstaliListFormatedOIB>
  <DomainObject.Predmet.OstaliListFormatedWithAdress>
    <izvorni_sadrzaj>
      <item>Robert Kopajtić, Trpimirova 3, 51000 Rijeka</item>
      <item>Ante Dragičević, Selska Cesta 90d, 10000 Zagreb</item>
      <item>Odvjetničko društvo DRAGIČEVIĆ I PARTNERI društvo s ograničenom odgovornošću, Palmotićeva 60/II, 10000 Zagreb punomoćnik sudionika u postupku ADRIATIC CROATIA INTERNATIONAL CLUB d. d.</item>
      <item>Goran Jujnović Lučić, Strojarska cesta 20/XXII, 10000 Zagreb</item>
    </izvorni_sadrzaj>
    <derivirana_varijabla naziv="DomainObject.Predmet.OstaliListFormatedWithAdress_1">
      <item>Robert Kopajtić, Trpimirova 3, 51000 Rijeka</item>
      <item>Ante Dragičević, Selska Cesta 90d, 10000 Zagreb</item>
      <item>Odvjetničko društvo DRAGIČEVIĆ I PARTNERI društvo s ograničenom odgovornošću, Palmotićeva 60/II, 10000 Zagreb punomoćnik sudionika u postupku ADRIATIC CROATIA INTERNATIONAL CLUB d. d.</item>
      <item>Goran Jujnović Lučić, Strojarska cesta 20/XXII, 10000 Zagreb</item>
    </derivirana_varijabla>
  </DomainObject.Predmet.OstaliListFormatedWithAdress>
  <DomainObject.Predmet.OstaliListFormatedWithAdressOIB>
    <izvorni_sadrzaj>
      <item>Robert Kopajtić, OIB 56671265188, Trpimirova 3, 51000 Rijeka</item>
      <item>Ante Dragičević, OIB 74126068971, Selska Cesta 90d, 10000 Zagreb</item>
      <item>Odvjetničko društvo DRAGIČEVIĆ I PARTNERI društvo s ograničenom odgovornošću, OIB 23479386645, Palmotićeva 60/II, 10000 Zagreb punomoćnik sudionika u postupku ADRIATIC CROATIA INTERNATIONAL CLUB d. d.</item>
      <item>Goran Jujnović Lučić, OIB 62461289936, Strojarska cesta 20/XXII, 10000 Zagreb</item>
    </izvorni_sadrzaj>
    <derivirana_varijabla naziv="DomainObject.Predmet.OstaliListFormatedWithAdressOIB_1">
      <item>Robert Kopajtić, OIB 56671265188, Trpimirova 3, 51000 Rijeka</item>
      <item>Ante Dragičević, OIB 74126068971, Selska Cesta 90d, 10000 Zagreb</item>
      <item>Odvjetničko društvo DRAGIČEVIĆ I PARTNERI društvo s ograničenom odgovornošću, OIB 23479386645, Palmotićeva 60/II, 10000 Zagreb punomoćnik sudionika u postupku ADRIATIC CROATIA INTERNATIONAL CLUB d. d.</item>
      <item>Goran Jujnović Lučić, OIB 62461289936, Strojarska cesta 20/XXII, 10000 Zagreb</item>
    </derivirana_varijabla>
  </DomainObject.Predmet.OstaliListFormatedWithAdressOIB>
  <DomainObject.Predmet.OstaliListNazivFormated>
    <izvorni_sadrzaj>
      <item>Robert Kopajtić</item>
      <item>Ante Dragičević</item>
      <item>Odvjetničko društvo DRAGIČEVIĆ I PARTNERI društvo s ograničenom odgovornošću</item>
      <item>Goran Jujnović Lučić</item>
    </izvorni_sadrzaj>
    <derivirana_varijabla naziv="DomainObject.Predmet.OstaliListNazivFormated_1">
      <item>Robert Kopajtić</item>
      <item>Ante Dragičević</item>
      <item>Odvjetničko društvo DRAGIČEVIĆ I PARTNERI društvo s ograničenom odgovornošću</item>
      <item>Goran Jujnović Lučić</item>
    </derivirana_varijabla>
  </DomainObject.Predmet.OstaliListNazivFormated>
  <DomainObject.Predmet.OstaliListNazivFormatedOIB>
    <izvorni_sadrzaj>
      <item>Robert Kopajtić, OIB 56671265188</item>
      <item>Ante Dragičević, OIB 74126068971</item>
      <item>Odvjetničko društvo DRAGIČEVIĆ I PARTNERI društvo s ograničenom odgovornošću, OIB 23479386645</item>
      <item>Goran Jujnović Lučić, OIB 62461289936</item>
    </izvorni_sadrzaj>
    <derivirana_varijabla naziv="DomainObject.Predmet.OstaliListNazivFormatedOIB_1">
      <item>Robert Kopajtić, OIB 56671265188</item>
      <item>Ante Dragičević, OIB 74126068971</item>
      <item>Odvjetničko društvo DRAGIČEVIĆ I PARTNERI društvo s ograničenom odgovornošću, OIB 23479386645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ožujka 2021.</izvorni_sadrzaj>
    <derivirana_varijabla naziv="DomainObject.Datum_1">12. ožujka 2021.</derivirana_varijabla>
  </DomainObject.Datum>
  <DomainObject.PoslovniBrojDokumenta>
    <izvorni_sadrzaj>St-671/2014-123</izvorni_sadrzaj>
    <derivirana_varijabla naziv="DomainObject.PoslovniBrojDokumenta_1">St-671/2014-123</derivirana_varijabla>
  </DomainObject.PoslovniBrojDokumenta>
  <DomainObject.Predmet.StrankaIDrugi>
    <izvorni_sadrzaj>ADRIATIC CROATIA INTERNATIONAL CLUB d. d. i dr.</izvorni_sadrzaj>
    <derivirana_varijabla naziv="DomainObject.Predmet.StrankaIDrugi_1">ADRIATIC CROATIA INTERNATIONAL CLUB d. d. i dr.</derivirana_varijabla>
  </DomainObject.Predmet.StrankaIDrugi>
  <DomainObject.Predmet.ProtustrankaIDrugi>
    <izvorni_sadrzaj>SUN ADRIATIC YACHTCHARTER MILLENNIUM d.o.o. za nautički turizam i turistička agencija</izvorni_sadrzaj>
    <derivirana_varijabla naziv="DomainObject.Predmet.ProtustrankaIDrugi_1">SUN ADRIATIC YACHTCHARTER MILLENNIUM d.o.o. za nautički turizam i turistička agencija</derivirana_varijabla>
  </DomainObject.Predmet.ProtustrankaIDrugi>
  <DomainObject.Predmet.StrankaIDrugiAdressOIB>
    <izvorni_sadrzaj>ADRIATIC CROATIA INTERNATIONAL CLUB d. d., OIB 17195049659, Maršala Tita 151, 51410 Opatija i dr.</izvorni_sadrzaj>
    <derivirana_varijabla naziv="DomainObject.Predmet.StrankaIDrugiAdressOIB_1">ADRIATIC CROATIA INTERNATIONAL CLUB d. d., OIB 17195049659, Maršala Tita 151, 51410 Opatija i dr.</derivirana_varijabla>
  </DomainObject.Predmet.StrankaIDrugiAdressOIB>
  <DomainObject.Predmet.ProtustrankaIDrugiAdressOIB>
    <izvorni_sadrzaj>SUN ADRIATIC YACHTCHARTER MILLENNIUM d.o.o. za nautički turizam i turistička agencija, OIB 27225787160, Kneza Ljudevita Posavskog 19, 10000 Zagreb</izvorni_sadrzaj>
    <derivirana_varijabla naziv="DomainObject.Predmet.ProtustrankaIDrugiAdressOIB_1">SUN ADRIATIC YACHTCHARTER MILLENNIUM d.o.o. za nautički turizam i turistička agencija, OIB 27225787160, Kneza Ljudevita Posavskog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CROATIA INTERNATIONAL CLUB d. d.</item>
      <item>SUN ADRIATIC YACHTCHARTER MILLENNIUM d.o.o. za nautički turizam i turistička agencija</item>
      <item>CROATIA osiguranje d.d.</item>
      <item>Damir Benko</item>
      <item>Robert Kopajtić</item>
      <item>Ante Dragičević</item>
      <item>Odvjetničko društvo DRAGIČEVIĆ I PARTNERI društvo s ograničenom odgovornošću</item>
      <item>Goran Jujnović Lučić</item>
    </izvorni_sadrzaj>
    <derivirana_varijabla naziv="DomainObject.Predmet.SudioniciListNaziv_1">
      <item>ADRIATIC CROATIA INTERNATIONAL CLUB d. d.</item>
      <item>SUN ADRIATIC YACHTCHARTER MILLENNIUM d.o.o. za nautički turizam i turistička agencija</item>
      <item>CROATIA osiguranje d.d.</item>
      <item>Damir Benko</item>
      <item>Robert Kopajtić</item>
      <item>Ante Dragičević</item>
      <item>Odvjetničko društvo DRAGIČEVIĆ I PARTNERI društvo s ograničenom odgovornošću</item>
      <item>Goran Jujnović Lučić</item>
    </derivirana_varijabla>
  </DomainObject.Predmet.SudioniciListNaziv>
  <DomainObject.Predmet.SudioniciListAdressOIB>
    <izvorni_sadrzaj>
      <item>ADRIATIC CROATIA INTERNATIONAL CLUB d. d., OIB 17195049659, Maršala Tita 151,51410 Opatija</item>
      <item>SUN ADRIATIC YACHTCHARTER MILLENNIUM d.o.o. za nautički turizam i turistička agencija, OIB 27225787160, Kneza Ljudevita Posavskog 19,10000 Zagreb</item>
      <item>CROATIA osiguranje d.d., OIB 26187994862, Miramarska 22,10000 Zagreb</item>
      <item>Damir Benko, OIB 17829493408, Ulica Viktora Šipeka 16,49240 Stubičke Toplice</item>
      <item>Robert Kopajtić, OIB 56671265188, Trpimirova 3,51000 Rijeka</item>
      <item>Ante Dragičević, OIB 74126068971, Selska Cesta 90d,10000 Zagreb</item>
      <item>Odvjetničko društvo DRAGIČEVIĆ I PARTNERI društvo s ograničenom odgovornošću, OIB 23479386645, Palmotićeva 60/II,10000 Zagreb</item>
      <item>Goran Jujnović Lučić, OIB 62461289936, Strojarska cesta 20/XXII,10000 Zagreb</item>
    </izvorni_sadrzaj>
    <derivirana_varijabla naziv="DomainObject.Predmet.SudioniciListAdressOIB_1">
      <item>ADRIATIC CROATIA INTERNATIONAL CLUB d. d., OIB 17195049659, Maršala Tita 151,51410 Opatija</item>
      <item>SUN ADRIATIC YACHTCHARTER MILLENNIUM d.o.o. za nautički turizam i turistička agencija, OIB 27225787160, Kneza Ljudevita Posavskog 19,10000 Zagreb</item>
      <item>CROATIA osiguranje d.d., OIB 26187994862, Miramarska 22,10000 Zagreb</item>
      <item>Damir Benko, OIB 17829493408, Ulica Viktora Šipeka 16,49240 Stubičke Toplice</item>
      <item>Robert Kopajtić, OIB 56671265188, Trpimirova 3,51000 Rijeka</item>
      <item>Ante Dragičević, OIB 74126068971, Selska Cesta 90d,10000 Zagreb</item>
      <item>Odvjetničko društvo DRAGIČEVIĆ I PARTNERI društvo s ograničenom odgovornošću, OIB 23479386645, Palmotićeva 60/II,10000 Zagreb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17195049659</item>
      <item>, OIB 27225787160</item>
      <item>, OIB 26187994862</item>
      <item>, OIB 17829493408</item>
      <item>, OIB 56671265188</item>
      <item>, OIB 74126068971</item>
      <item>, OIB 23479386645</item>
      <item>, OIB 62461289936</item>
    </izvorni_sadrzaj>
    <derivirana_varijabla naziv="DomainObject.Predmet.SudioniciListNazivOIB_1">
      <item>, OIB 17195049659</item>
      <item>, OIB 27225787160</item>
      <item>, OIB 26187994862</item>
      <item>, OIB 17829493408</item>
      <item>, OIB 56671265188</item>
      <item>, OIB 74126068971</item>
      <item>, OIB 23479386645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rujna 2014.</izvorni_sadrzaj>
    <derivirana_varijabla naziv="DomainObject.Predmet.DatumPocetkaProcesa_1">25. rujna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CE763-6507-4FB2-9099-542BEAC3103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211</properties:Words>
  <properties:Characters>1272</properties:Characters>
  <properties:Lines>49</properties:Lines>
  <properties:Paragraphs>22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2021-03-12T07:18:00Z</dcterms:created>
  <dc:creator>Monika Fuček</dc:creator>
  <cp:lastModifiedBy>Monika Fuček</cp:lastModifiedBy>
  <cp:lastPrinted>2021-03-12T09:03:00Z</cp:lastPrinted>
  <dcterms:modified xmlns:xsi="http://www.w3.org/2001/XMLSchema-instance" xsi:type="dcterms:W3CDTF">2021-03-12T09:06:00Z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St-671/2014-123 / Zapisnik - Skupština vjerovnika (St-671-2014-skupština vjerovnika -12-03-2021.docx)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